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Stahltrapezblech-, Dachdecker- und Klempnerarbeiten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Stahltrapezblech-, Dachdecker- und Klempnerarbeiten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